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C4D9F4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93FC7">
        <w:rPr>
          <w:b/>
          <w:i/>
          <w:noProof/>
          <w:sz w:val="28"/>
        </w:rPr>
        <w:t>5516</w:t>
      </w:r>
    </w:p>
    <w:p w14:paraId="7CB45193" w14:textId="1F984FB4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058F7" w:rsidR="001E41F3" w:rsidRPr="00410371" w:rsidRDefault="002E4F0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E4F02">
              <w:rPr>
                <w:rFonts w:hint="eastAsia"/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2E4F02">
              <w:rPr>
                <w:b/>
                <w:noProof/>
                <w:sz w:val="28"/>
              </w:rPr>
              <w:t>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81931" w:rsidR="001E41F3" w:rsidRPr="00410371" w:rsidRDefault="00A21BCD" w:rsidP="00A27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6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760F">
              <w:rPr>
                <w:b/>
                <w:noProof/>
                <w:sz w:val="28"/>
              </w:rPr>
              <w:t>11</w:t>
            </w:r>
            <w:r w:rsidR="000A293D"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4B6150" w:rsidR="00F25D98" w:rsidRDefault="00A276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r w:rsidR="00B543F6">
              <w:t>DeterministicComm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7D339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93FC7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3FC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69E36" w:rsidR="001E41F3" w:rsidRDefault="00013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D58B7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A2760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 &lt;&lt;dataType&gt;&gt;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50C4C" w14:textId="77777777" w:rsidR="000536F2" w:rsidRDefault="000536F2">
      <w:r>
        <w:separator/>
      </w:r>
    </w:p>
  </w:endnote>
  <w:endnote w:type="continuationSeparator" w:id="0">
    <w:p w14:paraId="72D640F8" w14:textId="77777777" w:rsidR="000536F2" w:rsidRDefault="0005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43C28" w14:textId="77777777" w:rsidR="000536F2" w:rsidRDefault="000536F2">
      <w:r>
        <w:separator/>
      </w:r>
    </w:p>
  </w:footnote>
  <w:footnote w:type="continuationSeparator" w:id="0">
    <w:p w14:paraId="70FE893D" w14:textId="77777777" w:rsidR="000536F2" w:rsidRDefault="00053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536F2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2E4F02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4F25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760F"/>
    <w:rsid w:val="00A40DF1"/>
    <w:rsid w:val="00A47E70"/>
    <w:rsid w:val="00A50CF0"/>
    <w:rsid w:val="00A66E5F"/>
    <w:rsid w:val="00A7671C"/>
    <w:rsid w:val="00A93FC7"/>
    <w:rsid w:val="00A96241"/>
    <w:rsid w:val="00AA2CBC"/>
    <w:rsid w:val="00AC5820"/>
    <w:rsid w:val="00AD1CD8"/>
    <w:rsid w:val="00B05157"/>
    <w:rsid w:val="00B13F88"/>
    <w:rsid w:val="00B258BB"/>
    <w:rsid w:val="00B4374E"/>
    <w:rsid w:val="00B543F6"/>
    <w:rsid w:val="00B57B04"/>
    <w:rsid w:val="00B57F2F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680B3-6CB3-4ACB-A4AD-B9C3A49F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2023-07-26T08:19:00Z</dcterms:created>
  <dcterms:modified xsi:type="dcterms:W3CDTF">2023-08-11T07:34:00Z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(3)n6TDanqxgStG8zIbQ35NOamgSd/08XTBLkfT6j0ydAsPj/HzggT7IUgUPvIsef4b89Cg80XL
oIjQp+bh35HNjRIE8av1sG4XbrrrL/KR7Oxp1Spp5+EUAvcFZ0so20nFnC30udXR9d+/8HMU
7A56uytuOIo2SPq/gk1wWXGZ25uFnU4YU5Fw12YiPoRtyQ6+dW5mZOdqhT9+EseGIIm7Y9pl
HvH/EUpan+Ovda8/m0</vt:lpwstr>
  </property>
  <property fmtid="{D5CDD505-2E9C-101B-9397-08002B2CF9AE}" pid="22" name="_2015_ms_pID_7253431">
    <vt:lpwstr>qoXizp+OknquR4oucQKPdS/z/5G8C+QkFIOk3Nwlam0wsyuSiXlg4J
tgnW2rXZBIVru20sJODXVeiruY3AEhwcY237N9REbQ3E+ehjp/HAgoRTy0eHsStvaU++9GxB
awCRvtwn5OgpZkHYsFWxj67qZLhGXFKm9Q/GqJPjRMlkJLR0YdTpc2euy1MJD2W4rGe1ul5W
RcQqKn5bXMv1VDTKSgyHah7eWOm1x8obd2pq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